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Ribble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Ribble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Ribble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Ribble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Ribble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Ribble Valley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Ribble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Ribble Valley is estimated to be </w:t>
      </w:r>
      <w:r w:rsidRPr="00773DF7">
        <w:rPr>
          <w:rFonts w:ascii="Libre Franklin Light" w:eastAsia="Times New Roman" w:hAnsi="Libre Franklin Light" w:cs="Calibri Light"/>
          <w:b/>
          <w:bCs/>
          <w:color w:val="C45911" w:themeColor="accent2" w:themeShade="BF"/>
        </w:rPr>
        <w:t xml:space="preserve">£809,081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Ribble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Ribble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Ribble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Ribble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ibble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Ribble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ibble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Ribble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Ribble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ibble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Ribble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Ribble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Ribble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Ribble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Ribble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Ribble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£809,081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Ribble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£272,541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£19,524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£488,279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£809,081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Ribble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Ribble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Ribble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Ribble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Ribble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Ribble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Ribble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Ribble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11.7%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Ribble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Ribble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Ribble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Ribble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67730CC-22E3-4DDB-BD61-CC591D993E3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